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CDA3D" w14:textId="77777777" w:rsidR="00334ED1" w:rsidRDefault="00334ED1" w:rsidP="0033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MARYOT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fl.1472)</w:t>
      </w:r>
    </w:p>
    <w:p w14:paraId="798D2D86" w14:textId="77777777" w:rsidR="00334ED1" w:rsidRDefault="00334ED1" w:rsidP="0033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Pewterer.</w:t>
      </w:r>
    </w:p>
    <w:p w14:paraId="381865F1" w14:textId="77777777" w:rsidR="00334ED1" w:rsidRDefault="00334ED1" w:rsidP="00334ED1">
      <w:pPr>
        <w:pStyle w:val="NoSpacing"/>
        <w:rPr>
          <w:rFonts w:cs="Times New Roman"/>
          <w:szCs w:val="24"/>
        </w:rPr>
      </w:pPr>
    </w:p>
    <w:p w14:paraId="1B0B968F" w14:textId="77777777" w:rsidR="00334ED1" w:rsidRDefault="00334ED1" w:rsidP="00334ED1">
      <w:pPr>
        <w:pStyle w:val="NoSpacing"/>
        <w:rPr>
          <w:rFonts w:cs="Times New Roman"/>
          <w:szCs w:val="24"/>
        </w:rPr>
      </w:pPr>
    </w:p>
    <w:p w14:paraId="269BB4C8" w14:textId="77777777" w:rsidR="00334ED1" w:rsidRDefault="00334ED1" w:rsidP="0033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Chamberleyn</w:t>
      </w:r>
      <w:proofErr w:type="spellEnd"/>
      <w:r>
        <w:rPr>
          <w:rFonts w:cs="Times New Roman"/>
          <w:szCs w:val="24"/>
        </w:rPr>
        <w:t>(q.v.) brought a plaint of a breach of the Statute of</w:t>
      </w:r>
    </w:p>
    <w:p w14:paraId="3E732569" w14:textId="77777777" w:rsidR="00334ED1" w:rsidRDefault="00334ED1" w:rsidP="0033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Labourers</w:t>
      </w:r>
      <w:proofErr w:type="spellEnd"/>
      <w:r>
        <w:rPr>
          <w:rFonts w:cs="Times New Roman"/>
          <w:szCs w:val="24"/>
        </w:rPr>
        <w:t xml:space="preserve"> against him.</w:t>
      </w:r>
    </w:p>
    <w:p w14:paraId="626F154B" w14:textId="77777777" w:rsidR="00334ED1" w:rsidRDefault="00334ED1" w:rsidP="0033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https://waalt.uh.edu/index.php/CP40/841</w:t>
        </w:r>
      </w:hyperlink>
      <w:r>
        <w:rPr>
          <w:rFonts w:cs="Times New Roman"/>
          <w:szCs w:val="24"/>
        </w:rPr>
        <w:t xml:space="preserve"> )</w:t>
      </w:r>
    </w:p>
    <w:p w14:paraId="5A90CA84" w14:textId="77777777" w:rsidR="00334ED1" w:rsidRDefault="00334ED1" w:rsidP="00334ED1">
      <w:pPr>
        <w:pStyle w:val="NoSpacing"/>
        <w:rPr>
          <w:rFonts w:cs="Times New Roman"/>
          <w:szCs w:val="24"/>
        </w:rPr>
      </w:pPr>
    </w:p>
    <w:p w14:paraId="7FB615D9" w14:textId="77777777" w:rsidR="00334ED1" w:rsidRDefault="00334ED1" w:rsidP="00334ED1">
      <w:pPr>
        <w:pStyle w:val="NoSpacing"/>
        <w:rPr>
          <w:rFonts w:cs="Times New Roman"/>
          <w:szCs w:val="24"/>
        </w:rPr>
      </w:pPr>
    </w:p>
    <w:p w14:paraId="07711541" w14:textId="77777777" w:rsidR="00334ED1" w:rsidRDefault="00334ED1" w:rsidP="0033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2023</w:t>
      </w:r>
    </w:p>
    <w:p w14:paraId="579194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F1281" w14:textId="77777777" w:rsidR="00334ED1" w:rsidRDefault="00334ED1" w:rsidP="009139A6">
      <w:r>
        <w:separator/>
      </w:r>
    </w:p>
  </w:endnote>
  <w:endnote w:type="continuationSeparator" w:id="0">
    <w:p w14:paraId="7A3C7AB6" w14:textId="77777777" w:rsidR="00334ED1" w:rsidRDefault="00334E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FC7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305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6F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960BF" w14:textId="77777777" w:rsidR="00334ED1" w:rsidRDefault="00334ED1" w:rsidP="009139A6">
      <w:r>
        <w:separator/>
      </w:r>
    </w:p>
  </w:footnote>
  <w:footnote w:type="continuationSeparator" w:id="0">
    <w:p w14:paraId="2CBEA3CA" w14:textId="77777777" w:rsidR="00334ED1" w:rsidRDefault="00334E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36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F8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726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ED1"/>
    <w:rsid w:val="000666E0"/>
    <w:rsid w:val="002510B7"/>
    <w:rsid w:val="00334ED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0A2AE"/>
  <w15:chartTrackingRefBased/>
  <w15:docId w15:val="{F65841C5-9F6A-4DF9-B121-5CA5A8B6A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34E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2023-04-26T12:55:00Z</dcterms:created>
  <dcterms:modified xsi:type="dcterms:W3CDTF">2023-04-26T12:56:00Z</dcterms:modified>
</cp:coreProperties>
</file>